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54" w:type="dxa"/>
        <w:tblInd w:w="93" w:type="dxa"/>
        <w:tblLayout w:type="fixed"/>
        <w:tblLook w:val="00A0"/>
      </w:tblPr>
      <w:tblGrid>
        <w:gridCol w:w="4787"/>
        <w:gridCol w:w="236"/>
        <w:gridCol w:w="379"/>
        <w:gridCol w:w="144"/>
        <w:gridCol w:w="423"/>
        <w:gridCol w:w="975"/>
        <w:gridCol w:w="301"/>
        <w:gridCol w:w="815"/>
        <w:gridCol w:w="602"/>
        <w:gridCol w:w="992"/>
      </w:tblGrid>
      <w:tr w:rsidR="005376DB" w:rsidRPr="0020225D" w:rsidTr="009F6990">
        <w:trPr>
          <w:trHeight w:val="315"/>
        </w:trPr>
        <w:tc>
          <w:tcPr>
            <w:tcW w:w="47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376DB" w:rsidRPr="004713F6" w:rsidRDefault="005376DB" w:rsidP="004713F6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376DB" w:rsidRPr="004713F6" w:rsidRDefault="005376DB" w:rsidP="004713F6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4631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ПРИЛОЖЕНИЕ № 2</w:t>
            </w:r>
          </w:p>
        </w:tc>
      </w:tr>
      <w:tr w:rsidR="005376DB" w:rsidRPr="0020225D" w:rsidTr="009F6990">
        <w:trPr>
          <w:trHeight w:val="315"/>
        </w:trPr>
        <w:tc>
          <w:tcPr>
            <w:tcW w:w="47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376DB" w:rsidRPr="004713F6" w:rsidRDefault="005376DB" w:rsidP="004713F6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376DB" w:rsidRPr="004713F6" w:rsidRDefault="005376DB" w:rsidP="004713F6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4631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376DB" w:rsidRPr="00EA139E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 решению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XXXIV</w:t>
            </w:r>
            <w:r w:rsidRPr="00EA139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сессии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II</w:t>
            </w:r>
            <w:r w:rsidRPr="00EA139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созыва</w:t>
            </w:r>
          </w:p>
        </w:tc>
      </w:tr>
      <w:tr w:rsidR="005376DB" w:rsidRPr="0020225D" w:rsidTr="009F6990">
        <w:trPr>
          <w:trHeight w:val="315"/>
        </w:trPr>
        <w:tc>
          <w:tcPr>
            <w:tcW w:w="47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376DB" w:rsidRPr="004713F6" w:rsidRDefault="005376DB" w:rsidP="004713F6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376DB" w:rsidRPr="004713F6" w:rsidRDefault="005376DB" w:rsidP="004713F6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4631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Совета </w:t>
            </w: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Выселковского сельского </w:t>
            </w:r>
          </w:p>
        </w:tc>
      </w:tr>
      <w:tr w:rsidR="005376DB" w:rsidRPr="0020225D" w:rsidTr="009F6990">
        <w:trPr>
          <w:trHeight w:val="315"/>
        </w:trPr>
        <w:tc>
          <w:tcPr>
            <w:tcW w:w="47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376DB" w:rsidRPr="004713F6" w:rsidRDefault="005376DB" w:rsidP="004713F6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376DB" w:rsidRPr="004713F6" w:rsidRDefault="005376DB" w:rsidP="004713F6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4631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поселения Выселковского района</w:t>
            </w:r>
          </w:p>
        </w:tc>
      </w:tr>
      <w:tr w:rsidR="005376DB" w:rsidRPr="0020225D" w:rsidTr="009F6990">
        <w:trPr>
          <w:trHeight w:val="315"/>
        </w:trPr>
        <w:tc>
          <w:tcPr>
            <w:tcW w:w="47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376DB" w:rsidRPr="004713F6" w:rsidRDefault="005376DB" w:rsidP="004713F6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376DB" w:rsidRPr="004713F6" w:rsidRDefault="005376DB" w:rsidP="004713F6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4631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 29.04.2013 года № 1</w:t>
            </w:r>
          </w:p>
        </w:tc>
      </w:tr>
      <w:tr w:rsidR="005376DB" w:rsidRPr="0020225D" w:rsidTr="009F6990">
        <w:trPr>
          <w:trHeight w:val="300"/>
        </w:trPr>
        <w:tc>
          <w:tcPr>
            <w:tcW w:w="47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376DB" w:rsidRPr="004713F6" w:rsidRDefault="005376DB" w:rsidP="004713F6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376DB" w:rsidRPr="004713F6" w:rsidRDefault="005376DB" w:rsidP="004713F6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376DB" w:rsidRPr="004713F6" w:rsidRDefault="005376DB" w:rsidP="004713F6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376DB" w:rsidRPr="004713F6" w:rsidRDefault="005376DB" w:rsidP="004713F6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376DB" w:rsidRPr="004713F6" w:rsidRDefault="005376DB" w:rsidP="004713F6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5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376DB" w:rsidRPr="004713F6" w:rsidRDefault="005376DB" w:rsidP="004713F6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376DB" w:rsidRPr="0020225D" w:rsidTr="009F6990">
        <w:trPr>
          <w:trHeight w:val="300"/>
        </w:trPr>
        <w:tc>
          <w:tcPr>
            <w:tcW w:w="47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376DB" w:rsidRPr="004713F6" w:rsidRDefault="005376DB" w:rsidP="004713F6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376DB" w:rsidRPr="004713F6" w:rsidRDefault="005376DB" w:rsidP="004713F6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376DB" w:rsidRPr="004713F6" w:rsidRDefault="005376DB" w:rsidP="004713F6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376DB" w:rsidRPr="004713F6" w:rsidRDefault="005376DB" w:rsidP="004713F6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376DB" w:rsidRPr="004713F6" w:rsidRDefault="005376DB" w:rsidP="004713F6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5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376DB" w:rsidRPr="004713F6" w:rsidRDefault="005376DB" w:rsidP="004713F6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376DB" w:rsidRPr="0020225D" w:rsidTr="009F6990">
        <w:trPr>
          <w:trHeight w:val="315"/>
        </w:trPr>
        <w:tc>
          <w:tcPr>
            <w:tcW w:w="47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376DB" w:rsidRPr="004713F6" w:rsidRDefault="005376DB" w:rsidP="004713F6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376DB" w:rsidRPr="004713F6" w:rsidRDefault="005376DB" w:rsidP="004713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376DB" w:rsidRPr="004713F6" w:rsidRDefault="005376DB" w:rsidP="004713F6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376DB" w:rsidRPr="004713F6" w:rsidRDefault="005376DB" w:rsidP="004713F6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376DB" w:rsidRPr="004713F6" w:rsidRDefault="005376DB" w:rsidP="004713F6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376DB" w:rsidRPr="004713F6" w:rsidRDefault="005376DB" w:rsidP="004713F6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376DB" w:rsidRPr="0020225D" w:rsidTr="009F6990">
        <w:trPr>
          <w:trHeight w:val="1320"/>
        </w:trPr>
        <w:tc>
          <w:tcPr>
            <w:tcW w:w="965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76DB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Исполнение расходной части бюджета </w:t>
            </w:r>
          </w:p>
          <w:p w:rsidR="005376DB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Выселковского сельского поселения Выселковского ра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йона </w:t>
            </w:r>
          </w:p>
          <w:p w:rsidR="005376DB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разделам, подразделам, </w:t>
            </w: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функциональной классификации расходов </w:t>
            </w:r>
          </w:p>
          <w:p w:rsidR="005376DB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Российской Федерации за 2012 год</w:t>
            </w:r>
          </w:p>
          <w:p w:rsidR="005376DB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376DB" w:rsidRPr="0020225D" w:rsidTr="009F6990">
        <w:trPr>
          <w:trHeight w:val="1830"/>
        </w:trPr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76DB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  <w:p w:rsidR="005376DB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376DB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376DB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6DB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Рз</w:t>
            </w:r>
          </w:p>
          <w:p w:rsidR="005376DB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376DB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376DB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6DB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</w:t>
            </w:r>
          </w:p>
          <w:p w:rsidR="005376DB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376DB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376DB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5376DB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lang w:eastAsia="ru-RU"/>
              </w:rPr>
              <w:t>План, тыс.руб.</w:t>
            </w:r>
          </w:p>
          <w:p w:rsidR="005376DB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5376DB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lang w:eastAsia="ru-RU"/>
              </w:rPr>
              <w:t>Исполнено, тыс.руб.</w:t>
            </w:r>
          </w:p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5376DB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lang w:eastAsia="ru-RU"/>
              </w:rPr>
              <w:t>Исполнение, %</w:t>
            </w:r>
          </w:p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5376DB" w:rsidRPr="0020225D" w:rsidTr="009F6990">
        <w:trPr>
          <w:trHeight w:val="234"/>
        </w:trPr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</w:p>
        </w:tc>
      </w:tr>
      <w:tr w:rsidR="005376DB" w:rsidRPr="0020225D" w:rsidTr="009F6990">
        <w:trPr>
          <w:trHeight w:val="315"/>
        </w:trPr>
        <w:tc>
          <w:tcPr>
            <w:tcW w:w="4787" w:type="dxa"/>
            <w:tcBorders>
              <w:top w:val="single" w:sz="4" w:space="0" w:color="auto"/>
            </w:tcBorders>
            <w:vAlign w:val="bottom"/>
          </w:tcPr>
          <w:p w:rsidR="005376DB" w:rsidRPr="004713F6" w:rsidRDefault="005376DB" w:rsidP="004713F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расходы в том  числе:</w:t>
            </w:r>
          </w:p>
        </w:tc>
        <w:tc>
          <w:tcPr>
            <w:tcW w:w="615" w:type="dxa"/>
            <w:gridSpan w:val="2"/>
            <w:tcBorders>
              <w:top w:val="single" w:sz="4" w:space="0" w:color="auto"/>
            </w:tcBorders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217969,0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211619,5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97,1</w:t>
            </w:r>
          </w:p>
        </w:tc>
      </w:tr>
      <w:tr w:rsidR="005376DB" w:rsidRPr="0020225D" w:rsidTr="009F6990">
        <w:trPr>
          <w:trHeight w:val="315"/>
        </w:trPr>
        <w:tc>
          <w:tcPr>
            <w:tcW w:w="4787" w:type="dxa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15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15359,3</w:t>
            </w:r>
          </w:p>
        </w:tc>
        <w:tc>
          <w:tcPr>
            <w:tcW w:w="1417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15146,1</w:t>
            </w:r>
          </w:p>
        </w:tc>
        <w:tc>
          <w:tcPr>
            <w:tcW w:w="992" w:type="dxa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98,6</w:t>
            </w:r>
          </w:p>
        </w:tc>
      </w:tr>
      <w:tr w:rsidR="005376DB" w:rsidRPr="0020225D" w:rsidTr="009F6990">
        <w:trPr>
          <w:trHeight w:val="960"/>
        </w:trPr>
        <w:tc>
          <w:tcPr>
            <w:tcW w:w="4787" w:type="dxa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 органа местного самоуправления</w:t>
            </w:r>
          </w:p>
        </w:tc>
        <w:tc>
          <w:tcPr>
            <w:tcW w:w="615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980,6</w:t>
            </w:r>
          </w:p>
        </w:tc>
        <w:tc>
          <w:tcPr>
            <w:tcW w:w="1417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980,6</w:t>
            </w:r>
          </w:p>
        </w:tc>
        <w:tc>
          <w:tcPr>
            <w:tcW w:w="992" w:type="dxa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376DB" w:rsidRPr="0020225D" w:rsidTr="009F6990">
        <w:trPr>
          <w:trHeight w:val="1410"/>
        </w:trPr>
        <w:tc>
          <w:tcPr>
            <w:tcW w:w="4787" w:type="dxa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 высших органах исполнительной власти субъектов Российской Федерации местной администрации</w:t>
            </w:r>
          </w:p>
        </w:tc>
        <w:tc>
          <w:tcPr>
            <w:tcW w:w="615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7770,7</w:t>
            </w:r>
          </w:p>
        </w:tc>
        <w:tc>
          <w:tcPr>
            <w:tcW w:w="1417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7743,9</w:t>
            </w:r>
          </w:p>
        </w:tc>
        <w:tc>
          <w:tcPr>
            <w:tcW w:w="992" w:type="dxa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5376DB" w:rsidRPr="0020225D" w:rsidTr="009F6990">
        <w:trPr>
          <w:trHeight w:val="1118"/>
        </w:trPr>
        <w:tc>
          <w:tcPr>
            <w:tcW w:w="4787" w:type="dxa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15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6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2" w:type="dxa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376DB" w:rsidRPr="0020225D" w:rsidTr="009F6990">
        <w:trPr>
          <w:trHeight w:val="554"/>
        </w:trPr>
        <w:tc>
          <w:tcPr>
            <w:tcW w:w="4787" w:type="dxa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615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417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992" w:type="dxa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376DB" w:rsidRPr="0020225D" w:rsidTr="009F6990">
        <w:trPr>
          <w:trHeight w:val="315"/>
        </w:trPr>
        <w:tc>
          <w:tcPr>
            <w:tcW w:w="4787" w:type="dxa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Резервный фонд</w:t>
            </w:r>
          </w:p>
        </w:tc>
        <w:tc>
          <w:tcPr>
            <w:tcW w:w="615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376DB" w:rsidRPr="0020225D" w:rsidTr="009F6990">
        <w:trPr>
          <w:trHeight w:val="315"/>
        </w:trPr>
        <w:tc>
          <w:tcPr>
            <w:tcW w:w="4787" w:type="dxa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15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6193,0</w:t>
            </w:r>
          </w:p>
        </w:tc>
        <w:tc>
          <w:tcPr>
            <w:tcW w:w="1417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6156,6</w:t>
            </w:r>
          </w:p>
        </w:tc>
        <w:tc>
          <w:tcPr>
            <w:tcW w:w="992" w:type="dxa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5376DB" w:rsidRPr="0020225D" w:rsidTr="009F6990">
        <w:trPr>
          <w:trHeight w:val="630"/>
        </w:trPr>
        <w:tc>
          <w:tcPr>
            <w:tcW w:w="4787" w:type="dxa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15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2443,0</w:t>
            </w:r>
          </w:p>
        </w:tc>
        <w:tc>
          <w:tcPr>
            <w:tcW w:w="1417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2430,8</w:t>
            </w:r>
          </w:p>
        </w:tc>
        <w:tc>
          <w:tcPr>
            <w:tcW w:w="992" w:type="dxa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5376DB" w:rsidRPr="0020225D" w:rsidTr="009F6990">
        <w:trPr>
          <w:trHeight w:val="977"/>
        </w:trPr>
        <w:tc>
          <w:tcPr>
            <w:tcW w:w="4787" w:type="dxa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Защита населения и территории  от чрезвычайных ситуаций  природного  и техногенного  характера, гражданская  оборона</w:t>
            </w:r>
          </w:p>
        </w:tc>
        <w:tc>
          <w:tcPr>
            <w:tcW w:w="615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1243,0</w:t>
            </w:r>
          </w:p>
        </w:tc>
        <w:tc>
          <w:tcPr>
            <w:tcW w:w="1417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1241,8</w:t>
            </w:r>
          </w:p>
        </w:tc>
        <w:tc>
          <w:tcPr>
            <w:tcW w:w="992" w:type="dxa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5376DB" w:rsidRPr="0020225D" w:rsidTr="009F6990">
        <w:trPr>
          <w:trHeight w:val="915"/>
        </w:trPr>
        <w:tc>
          <w:tcPr>
            <w:tcW w:w="4787" w:type="dxa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15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6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1200,0</w:t>
            </w:r>
          </w:p>
        </w:tc>
        <w:tc>
          <w:tcPr>
            <w:tcW w:w="1417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1189,0</w:t>
            </w:r>
          </w:p>
        </w:tc>
        <w:tc>
          <w:tcPr>
            <w:tcW w:w="992" w:type="dxa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99,1</w:t>
            </w:r>
          </w:p>
        </w:tc>
      </w:tr>
      <w:tr w:rsidR="005376DB" w:rsidRPr="0020225D" w:rsidTr="009F6990">
        <w:trPr>
          <w:trHeight w:val="315"/>
        </w:trPr>
        <w:tc>
          <w:tcPr>
            <w:tcW w:w="4787" w:type="dxa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615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111217,2</w:t>
            </w:r>
          </w:p>
        </w:tc>
        <w:tc>
          <w:tcPr>
            <w:tcW w:w="1417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106263,3</w:t>
            </w:r>
          </w:p>
        </w:tc>
        <w:tc>
          <w:tcPr>
            <w:tcW w:w="992" w:type="dxa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95,5</w:t>
            </w:r>
          </w:p>
        </w:tc>
      </w:tr>
      <w:tr w:rsidR="005376DB" w:rsidRPr="0020225D" w:rsidTr="009F6990">
        <w:trPr>
          <w:trHeight w:val="315"/>
        </w:trPr>
        <w:tc>
          <w:tcPr>
            <w:tcW w:w="4787" w:type="dxa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615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347,0</w:t>
            </w:r>
          </w:p>
        </w:tc>
        <w:tc>
          <w:tcPr>
            <w:tcW w:w="1417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346,3</w:t>
            </w:r>
          </w:p>
        </w:tc>
        <w:tc>
          <w:tcPr>
            <w:tcW w:w="992" w:type="dxa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5376DB" w:rsidRPr="0020225D" w:rsidTr="009F6990">
        <w:trPr>
          <w:trHeight w:val="315"/>
        </w:trPr>
        <w:tc>
          <w:tcPr>
            <w:tcW w:w="4787" w:type="dxa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615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1309,3</w:t>
            </w:r>
          </w:p>
        </w:tc>
        <w:tc>
          <w:tcPr>
            <w:tcW w:w="1417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1309,2</w:t>
            </w:r>
          </w:p>
        </w:tc>
        <w:tc>
          <w:tcPr>
            <w:tcW w:w="992" w:type="dxa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376DB" w:rsidRPr="0020225D" w:rsidTr="009F6990">
        <w:trPr>
          <w:trHeight w:val="315"/>
        </w:trPr>
        <w:tc>
          <w:tcPr>
            <w:tcW w:w="4787" w:type="dxa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615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101477,7</w:t>
            </w:r>
          </w:p>
        </w:tc>
        <w:tc>
          <w:tcPr>
            <w:tcW w:w="1417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97365,1</w:t>
            </w:r>
          </w:p>
        </w:tc>
        <w:tc>
          <w:tcPr>
            <w:tcW w:w="992" w:type="dxa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95,9</w:t>
            </w:r>
          </w:p>
        </w:tc>
      </w:tr>
      <w:tr w:rsidR="005376DB" w:rsidRPr="0020225D" w:rsidTr="009F6990">
        <w:trPr>
          <w:trHeight w:val="630"/>
        </w:trPr>
        <w:tc>
          <w:tcPr>
            <w:tcW w:w="4787" w:type="dxa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15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8083,2</w:t>
            </w:r>
          </w:p>
        </w:tc>
        <w:tc>
          <w:tcPr>
            <w:tcW w:w="1417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7242,7</w:t>
            </w:r>
          </w:p>
        </w:tc>
        <w:tc>
          <w:tcPr>
            <w:tcW w:w="992" w:type="dxa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89,6</w:t>
            </w:r>
          </w:p>
        </w:tc>
      </w:tr>
      <w:tr w:rsidR="005376DB" w:rsidRPr="0020225D" w:rsidTr="009F6990">
        <w:trPr>
          <w:trHeight w:val="315"/>
        </w:trPr>
        <w:tc>
          <w:tcPr>
            <w:tcW w:w="4787" w:type="dxa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15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29785,9</w:t>
            </w:r>
          </w:p>
        </w:tc>
        <w:tc>
          <w:tcPr>
            <w:tcW w:w="1417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29727,2</w:t>
            </w:r>
          </w:p>
        </w:tc>
        <w:tc>
          <w:tcPr>
            <w:tcW w:w="992" w:type="dxa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5376DB" w:rsidRPr="0020225D" w:rsidTr="009F6990">
        <w:trPr>
          <w:trHeight w:val="315"/>
        </w:trPr>
        <w:tc>
          <w:tcPr>
            <w:tcW w:w="4787" w:type="dxa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615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1258,5</w:t>
            </w:r>
          </w:p>
        </w:tc>
        <w:tc>
          <w:tcPr>
            <w:tcW w:w="1417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1256,8</w:t>
            </w:r>
          </w:p>
        </w:tc>
        <w:tc>
          <w:tcPr>
            <w:tcW w:w="992" w:type="dxa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5376DB" w:rsidRPr="0020225D" w:rsidTr="009F6990">
        <w:trPr>
          <w:trHeight w:val="315"/>
        </w:trPr>
        <w:tc>
          <w:tcPr>
            <w:tcW w:w="4787" w:type="dxa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615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14753,4</w:t>
            </w:r>
          </w:p>
        </w:tc>
        <w:tc>
          <w:tcPr>
            <w:tcW w:w="1417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14750,6</w:t>
            </w:r>
          </w:p>
        </w:tc>
        <w:tc>
          <w:tcPr>
            <w:tcW w:w="992" w:type="dxa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376DB" w:rsidRPr="0020225D" w:rsidTr="00AD1AFB">
        <w:trPr>
          <w:trHeight w:val="315"/>
        </w:trPr>
        <w:tc>
          <w:tcPr>
            <w:tcW w:w="4787" w:type="dxa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615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13774,0</w:t>
            </w:r>
          </w:p>
        </w:tc>
        <w:tc>
          <w:tcPr>
            <w:tcW w:w="1417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13719,8</w:t>
            </w:r>
          </w:p>
        </w:tc>
        <w:tc>
          <w:tcPr>
            <w:tcW w:w="992" w:type="dxa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5376DB" w:rsidRPr="0020225D" w:rsidTr="00AD1AFB">
        <w:trPr>
          <w:trHeight w:val="315"/>
        </w:trPr>
        <w:tc>
          <w:tcPr>
            <w:tcW w:w="4787" w:type="dxa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15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820,0</w:t>
            </w:r>
          </w:p>
        </w:tc>
        <w:tc>
          <w:tcPr>
            <w:tcW w:w="1417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819,4</w:t>
            </w:r>
          </w:p>
        </w:tc>
        <w:tc>
          <w:tcPr>
            <w:tcW w:w="992" w:type="dxa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5376DB" w:rsidRPr="0020225D" w:rsidTr="00AD1AFB">
        <w:trPr>
          <w:trHeight w:val="345"/>
        </w:trPr>
        <w:tc>
          <w:tcPr>
            <w:tcW w:w="4787" w:type="dxa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615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820,0</w:t>
            </w:r>
          </w:p>
        </w:tc>
        <w:tc>
          <w:tcPr>
            <w:tcW w:w="1417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819,4</w:t>
            </w:r>
          </w:p>
        </w:tc>
        <w:tc>
          <w:tcPr>
            <w:tcW w:w="992" w:type="dxa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5376DB" w:rsidRPr="0020225D" w:rsidTr="00AD1AFB">
        <w:trPr>
          <w:trHeight w:val="344"/>
        </w:trPr>
        <w:tc>
          <w:tcPr>
            <w:tcW w:w="4787" w:type="dxa"/>
            <w:vAlign w:val="bottom"/>
          </w:tcPr>
          <w:p w:rsidR="005376DB" w:rsidRPr="004713F6" w:rsidRDefault="005376DB" w:rsidP="00AD1AF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615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53121,5</w:t>
            </w:r>
          </w:p>
        </w:tc>
        <w:tc>
          <w:tcPr>
            <w:tcW w:w="1417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52045,2</w:t>
            </w:r>
          </w:p>
        </w:tc>
        <w:tc>
          <w:tcPr>
            <w:tcW w:w="992" w:type="dxa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98,0</w:t>
            </w:r>
          </w:p>
        </w:tc>
      </w:tr>
      <w:tr w:rsidR="005376DB" w:rsidRPr="0020225D" w:rsidTr="00AD1AFB">
        <w:trPr>
          <w:trHeight w:val="315"/>
        </w:trPr>
        <w:tc>
          <w:tcPr>
            <w:tcW w:w="4787" w:type="dxa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615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53121,5</w:t>
            </w:r>
          </w:p>
        </w:tc>
        <w:tc>
          <w:tcPr>
            <w:tcW w:w="1417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52045,2</w:t>
            </w:r>
          </w:p>
        </w:tc>
        <w:tc>
          <w:tcPr>
            <w:tcW w:w="992" w:type="dxa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98,0</w:t>
            </w:r>
          </w:p>
        </w:tc>
      </w:tr>
      <w:tr w:rsidR="005376DB" w:rsidRPr="0020225D" w:rsidTr="00AD1AFB">
        <w:trPr>
          <w:trHeight w:val="315"/>
        </w:trPr>
        <w:tc>
          <w:tcPr>
            <w:tcW w:w="4787" w:type="dxa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15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440,0</w:t>
            </w:r>
          </w:p>
        </w:tc>
        <w:tc>
          <w:tcPr>
            <w:tcW w:w="1417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437,6</w:t>
            </w:r>
          </w:p>
        </w:tc>
        <w:tc>
          <w:tcPr>
            <w:tcW w:w="992" w:type="dxa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5376DB" w:rsidRPr="0020225D" w:rsidTr="00AD1AFB">
        <w:trPr>
          <w:trHeight w:val="315"/>
        </w:trPr>
        <w:tc>
          <w:tcPr>
            <w:tcW w:w="4787" w:type="dxa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615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417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108,6</w:t>
            </w:r>
          </w:p>
        </w:tc>
        <w:tc>
          <w:tcPr>
            <w:tcW w:w="992" w:type="dxa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5376DB" w:rsidRPr="0020225D" w:rsidTr="00AD1AFB">
        <w:trPr>
          <w:trHeight w:val="585"/>
        </w:trPr>
        <w:tc>
          <w:tcPr>
            <w:tcW w:w="4787" w:type="dxa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15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6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330,0</w:t>
            </w:r>
          </w:p>
        </w:tc>
        <w:tc>
          <w:tcPr>
            <w:tcW w:w="1417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329,0</w:t>
            </w:r>
          </w:p>
        </w:tc>
        <w:tc>
          <w:tcPr>
            <w:tcW w:w="992" w:type="dxa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5376DB" w:rsidRPr="0020225D" w:rsidTr="009F6990">
        <w:trPr>
          <w:trHeight w:val="315"/>
        </w:trPr>
        <w:tc>
          <w:tcPr>
            <w:tcW w:w="4787" w:type="dxa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 спорт</w:t>
            </w:r>
          </w:p>
        </w:tc>
        <w:tc>
          <w:tcPr>
            <w:tcW w:w="615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4388,1</w:t>
            </w:r>
          </w:p>
        </w:tc>
        <w:tc>
          <w:tcPr>
            <w:tcW w:w="1417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4356,4</w:t>
            </w:r>
          </w:p>
        </w:tc>
        <w:tc>
          <w:tcPr>
            <w:tcW w:w="992" w:type="dxa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5376DB" w:rsidRPr="0020225D" w:rsidTr="009F6990">
        <w:trPr>
          <w:trHeight w:val="315"/>
        </w:trPr>
        <w:tc>
          <w:tcPr>
            <w:tcW w:w="4787" w:type="dxa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615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4388,1</w:t>
            </w:r>
          </w:p>
        </w:tc>
        <w:tc>
          <w:tcPr>
            <w:tcW w:w="1417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4356,4</w:t>
            </w:r>
          </w:p>
        </w:tc>
        <w:tc>
          <w:tcPr>
            <w:tcW w:w="992" w:type="dxa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5376DB" w:rsidRPr="0020225D" w:rsidTr="009F6990">
        <w:trPr>
          <w:trHeight w:val="315"/>
        </w:trPr>
        <w:tc>
          <w:tcPr>
            <w:tcW w:w="4787" w:type="dxa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615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394,0</w:t>
            </w:r>
          </w:p>
        </w:tc>
        <w:tc>
          <w:tcPr>
            <w:tcW w:w="1417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393,5</w:t>
            </w:r>
          </w:p>
        </w:tc>
        <w:tc>
          <w:tcPr>
            <w:tcW w:w="992" w:type="dxa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5376DB" w:rsidRPr="0020225D" w:rsidTr="009F6990">
        <w:trPr>
          <w:trHeight w:val="315"/>
        </w:trPr>
        <w:tc>
          <w:tcPr>
            <w:tcW w:w="4787" w:type="dxa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615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394,0</w:t>
            </w:r>
          </w:p>
        </w:tc>
        <w:tc>
          <w:tcPr>
            <w:tcW w:w="1417" w:type="dxa"/>
            <w:gridSpan w:val="2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393,5</w:t>
            </w:r>
          </w:p>
        </w:tc>
        <w:tc>
          <w:tcPr>
            <w:tcW w:w="992" w:type="dxa"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5376DB" w:rsidRPr="0020225D" w:rsidTr="009F6990">
        <w:trPr>
          <w:trHeight w:val="375"/>
        </w:trPr>
        <w:tc>
          <w:tcPr>
            <w:tcW w:w="478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15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:rsidR="005376DB" w:rsidRPr="004713F6" w:rsidRDefault="005376DB" w:rsidP="004713F6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:rsidR="005376DB" w:rsidRPr="004713F6" w:rsidRDefault="005376DB" w:rsidP="004713F6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:rsidR="005376DB" w:rsidRPr="004713F6" w:rsidRDefault="005376DB" w:rsidP="004713F6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:rsidR="005376DB" w:rsidRPr="004713F6" w:rsidRDefault="005376DB" w:rsidP="004713F6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5376DB" w:rsidRPr="004713F6" w:rsidRDefault="005376DB" w:rsidP="004713F6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376DB" w:rsidRPr="0020225D" w:rsidTr="009F6990">
        <w:trPr>
          <w:trHeight w:val="375"/>
        </w:trPr>
        <w:tc>
          <w:tcPr>
            <w:tcW w:w="47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376DB" w:rsidRDefault="005376DB" w:rsidP="004713F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5376DB" w:rsidRPr="004713F6" w:rsidRDefault="005376DB" w:rsidP="004713F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1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376DB" w:rsidRPr="004713F6" w:rsidRDefault="005376DB" w:rsidP="004713F6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376DB" w:rsidRPr="004713F6" w:rsidRDefault="005376DB" w:rsidP="004713F6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376DB" w:rsidRPr="004713F6" w:rsidRDefault="005376DB" w:rsidP="004713F6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376DB" w:rsidRPr="004713F6" w:rsidRDefault="005376DB" w:rsidP="004713F6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376DB" w:rsidRPr="004713F6" w:rsidRDefault="005376DB" w:rsidP="004713F6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376DB" w:rsidRPr="0020225D" w:rsidTr="009F6990">
        <w:trPr>
          <w:trHeight w:val="315"/>
        </w:trPr>
        <w:tc>
          <w:tcPr>
            <w:tcW w:w="47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376DB" w:rsidRPr="004713F6" w:rsidRDefault="005376DB" w:rsidP="004713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Заместитель главы администрации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376DB" w:rsidRPr="004713F6" w:rsidRDefault="005376DB" w:rsidP="004713F6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376DB" w:rsidRPr="004713F6" w:rsidRDefault="005376DB" w:rsidP="004713F6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376DB" w:rsidRPr="004713F6" w:rsidRDefault="005376DB" w:rsidP="004713F6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376DB" w:rsidRPr="004713F6" w:rsidRDefault="005376DB" w:rsidP="004713F6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376DB" w:rsidRPr="004713F6" w:rsidRDefault="005376DB" w:rsidP="004713F6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376DB" w:rsidRPr="0020225D" w:rsidTr="009F6990">
        <w:trPr>
          <w:trHeight w:val="315"/>
        </w:trPr>
        <w:tc>
          <w:tcPr>
            <w:tcW w:w="47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376DB" w:rsidRPr="004713F6" w:rsidRDefault="005376DB" w:rsidP="004713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Выселковского сельского поселения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376DB" w:rsidRPr="004713F6" w:rsidRDefault="005376DB" w:rsidP="004713F6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376DB" w:rsidRPr="004713F6" w:rsidRDefault="005376DB" w:rsidP="004713F6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376DB" w:rsidRPr="004713F6" w:rsidRDefault="005376DB" w:rsidP="004713F6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376DB" w:rsidRPr="004713F6" w:rsidRDefault="005376DB" w:rsidP="004713F6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376DB" w:rsidRPr="004713F6" w:rsidRDefault="005376DB" w:rsidP="004713F6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376DB" w:rsidRPr="0020225D" w:rsidTr="009F6990">
        <w:trPr>
          <w:trHeight w:val="315"/>
        </w:trPr>
        <w:tc>
          <w:tcPr>
            <w:tcW w:w="47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376DB" w:rsidRPr="004713F6" w:rsidRDefault="005376DB" w:rsidP="004713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Выселковского района  по экономическим,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376DB" w:rsidRPr="004713F6" w:rsidRDefault="005376DB" w:rsidP="004713F6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376DB" w:rsidRPr="004713F6" w:rsidRDefault="005376DB" w:rsidP="004713F6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376DB" w:rsidRPr="004713F6" w:rsidRDefault="005376DB" w:rsidP="004713F6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376DB" w:rsidRPr="004713F6" w:rsidRDefault="005376DB" w:rsidP="004713F6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376DB" w:rsidRPr="004713F6" w:rsidRDefault="005376DB" w:rsidP="004713F6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376DB" w:rsidRPr="0020225D" w:rsidTr="009F6990">
        <w:trPr>
          <w:trHeight w:val="315"/>
        </w:trPr>
        <w:tc>
          <w:tcPr>
            <w:tcW w:w="47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376DB" w:rsidRPr="004713F6" w:rsidRDefault="005376DB" w:rsidP="004713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производственным, финансовым                   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376DB" w:rsidRPr="004713F6" w:rsidRDefault="005376DB" w:rsidP="004713F6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376DB" w:rsidRPr="004713F6" w:rsidRDefault="005376DB" w:rsidP="004713F6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376DB" w:rsidRPr="004713F6" w:rsidRDefault="005376DB" w:rsidP="004713F6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376DB" w:rsidRPr="004713F6" w:rsidRDefault="005376DB" w:rsidP="004713F6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376DB" w:rsidRPr="004713F6" w:rsidRDefault="005376DB" w:rsidP="004713F6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376DB" w:rsidRPr="0020225D" w:rsidTr="009F6990">
        <w:trPr>
          <w:trHeight w:val="315"/>
        </w:trPr>
        <w:tc>
          <w:tcPr>
            <w:tcW w:w="47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376DB" w:rsidRPr="004713F6" w:rsidRDefault="005376DB" w:rsidP="004713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 социальным вопросам  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376DB" w:rsidRPr="004713F6" w:rsidRDefault="005376DB" w:rsidP="004713F6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376DB" w:rsidRPr="004713F6" w:rsidRDefault="005376DB" w:rsidP="004713F6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376DB" w:rsidRPr="004713F6" w:rsidRDefault="005376DB" w:rsidP="004713F6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376DB" w:rsidRPr="004713F6" w:rsidRDefault="005376DB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lang w:eastAsia="ru-RU"/>
              </w:rPr>
              <w:t xml:space="preserve">             Т.В.Миронова</w:t>
            </w:r>
          </w:p>
        </w:tc>
      </w:tr>
    </w:tbl>
    <w:p w:rsidR="005376DB" w:rsidRDefault="005376DB"/>
    <w:sectPr w:rsidR="005376DB" w:rsidSect="00CB5C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13F6"/>
    <w:rsid w:val="00043C69"/>
    <w:rsid w:val="0020225D"/>
    <w:rsid w:val="002C5B95"/>
    <w:rsid w:val="004713F6"/>
    <w:rsid w:val="005376DB"/>
    <w:rsid w:val="007D0828"/>
    <w:rsid w:val="008C7749"/>
    <w:rsid w:val="009F6990"/>
    <w:rsid w:val="00AA3B53"/>
    <w:rsid w:val="00AD1AFB"/>
    <w:rsid w:val="00C63056"/>
    <w:rsid w:val="00CB5C79"/>
    <w:rsid w:val="00EA139E"/>
    <w:rsid w:val="00ED5D11"/>
    <w:rsid w:val="00FA0F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5C7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61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</TotalTime>
  <Pages>2</Pages>
  <Words>420</Words>
  <Characters>2394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user</cp:lastModifiedBy>
  <cp:revision>9</cp:revision>
  <cp:lastPrinted>2013-03-23T10:42:00Z</cp:lastPrinted>
  <dcterms:created xsi:type="dcterms:W3CDTF">2013-03-21T10:00:00Z</dcterms:created>
  <dcterms:modified xsi:type="dcterms:W3CDTF">2013-04-30T04:56:00Z</dcterms:modified>
</cp:coreProperties>
</file>